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62" w:rsidRDefault="008B3B62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 в июне 2021 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6"/>
        <w:gridCol w:w="758"/>
        <w:gridCol w:w="1006"/>
        <w:gridCol w:w="803"/>
        <w:gridCol w:w="519"/>
        <w:gridCol w:w="520"/>
        <w:gridCol w:w="519"/>
        <w:gridCol w:w="666"/>
        <w:gridCol w:w="667"/>
        <w:gridCol w:w="666"/>
        <w:gridCol w:w="425"/>
        <w:gridCol w:w="425"/>
        <w:gridCol w:w="425"/>
        <w:gridCol w:w="500"/>
        <w:gridCol w:w="519"/>
        <w:gridCol w:w="667"/>
        <w:gridCol w:w="425"/>
        <w:gridCol w:w="496"/>
        <w:gridCol w:w="724"/>
        <w:gridCol w:w="618"/>
        <w:gridCol w:w="716"/>
        <w:gridCol w:w="1166"/>
      </w:tblGrid>
      <w:tr w:rsidR="008B3B62" w:rsidTr="001F729A">
        <w:tc>
          <w:tcPr>
            <w:tcW w:w="2756" w:type="dxa"/>
            <w:vMerge w:val="restart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8" w:type="dxa"/>
            <w:vMerge w:val="restart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48" w:type="dxa"/>
            <w:gridSpan w:val="16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8" w:type="dxa"/>
            <w:gridSpan w:val="3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3B62" w:rsidTr="002E2644">
        <w:tc>
          <w:tcPr>
            <w:tcW w:w="2756" w:type="dxa"/>
            <w:vMerge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27" w:type="dxa"/>
            <w:gridSpan w:val="5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08" w:type="dxa"/>
            <w:gridSpan w:val="5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07" w:type="dxa"/>
            <w:gridSpan w:val="5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4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4" w:type="dxa"/>
            <w:gridSpan w:val="2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8B3B62" w:rsidRDefault="008B3B62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3B62" w:rsidTr="002E2644">
        <w:trPr>
          <w:cantSplit/>
          <w:trHeight w:hRule="exact" w:val="1223"/>
        </w:trPr>
        <w:tc>
          <w:tcPr>
            <w:tcW w:w="2756" w:type="dxa"/>
            <w:vMerge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9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20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9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66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67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6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00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9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67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6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4" w:type="dxa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8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16" w:type="dxa"/>
            <w:textDirection w:val="btLr"/>
            <w:vAlign w:val="center"/>
          </w:tcPr>
          <w:p w:rsidR="008B3B62" w:rsidRDefault="008B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3B62" w:rsidTr="002E2644">
        <w:tc>
          <w:tcPr>
            <w:tcW w:w="2756" w:type="dxa"/>
          </w:tcPr>
          <w:p w:rsidR="008B3B62" w:rsidRDefault="008B3B62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2E2644">
        <w:trPr>
          <w:trHeight w:val="355"/>
        </w:trPr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2E2644">
        <w:trPr>
          <w:trHeight w:val="363"/>
        </w:trPr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2E2644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C72741">
        <w:trPr>
          <w:trHeight w:val="371"/>
        </w:trPr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2E2644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2E2644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2E2644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rPr>
          <w:trHeight w:val="364"/>
        </w:trPr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rPr>
          <w:trHeight w:val="379"/>
        </w:trPr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7A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rPr>
          <w:trHeight w:val="57"/>
        </w:trPr>
        <w:tc>
          <w:tcPr>
            <w:tcW w:w="2756" w:type="dxa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B3B62" w:rsidTr="001F729A">
        <w:tc>
          <w:tcPr>
            <w:tcW w:w="2756" w:type="dxa"/>
          </w:tcPr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8B3B62" w:rsidRDefault="008B3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00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03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6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00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25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4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18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1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8B3B62" w:rsidRPr="00DC07AE" w:rsidRDefault="008B3B62" w:rsidP="00DC07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8B3B62" w:rsidRDefault="008B3B62">
      <w:pPr>
        <w:jc w:val="center"/>
      </w:pPr>
    </w:p>
    <w:sectPr w:rsidR="008B3B62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16EEB"/>
    <w:rsid w:val="00025CCD"/>
    <w:rsid w:val="000374AD"/>
    <w:rsid w:val="00045860"/>
    <w:rsid w:val="00046033"/>
    <w:rsid w:val="0006649A"/>
    <w:rsid w:val="000759FD"/>
    <w:rsid w:val="000852A9"/>
    <w:rsid w:val="000C75A7"/>
    <w:rsid w:val="000E1B10"/>
    <w:rsid w:val="000F5EC8"/>
    <w:rsid w:val="00113D6B"/>
    <w:rsid w:val="001143CD"/>
    <w:rsid w:val="00153D60"/>
    <w:rsid w:val="001A468D"/>
    <w:rsid w:val="001A5905"/>
    <w:rsid w:val="001D5735"/>
    <w:rsid w:val="001E009F"/>
    <w:rsid w:val="001F5B66"/>
    <w:rsid w:val="001F729A"/>
    <w:rsid w:val="00201898"/>
    <w:rsid w:val="0026037F"/>
    <w:rsid w:val="00272795"/>
    <w:rsid w:val="00275631"/>
    <w:rsid w:val="00287AAC"/>
    <w:rsid w:val="002E2644"/>
    <w:rsid w:val="002F12E7"/>
    <w:rsid w:val="002F7FD0"/>
    <w:rsid w:val="00304462"/>
    <w:rsid w:val="00336983"/>
    <w:rsid w:val="003B06CF"/>
    <w:rsid w:val="003B2E9D"/>
    <w:rsid w:val="003D3C96"/>
    <w:rsid w:val="003D4737"/>
    <w:rsid w:val="003F12A4"/>
    <w:rsid w:val="00406D04"/>
    <w:rsid w:val="00432FAE"/>
    <w:rsid w:val="00464B21"/>
    <w:rsid w:val="00486484"/>
    <w:rsid w:val="004A107A"/>
    <w:rsid w:val="004A268B"/>
    <w:rsid w:val="004C473A"/>
    <w:rsid w:val="004E1B35"/>
    <w:rsid w:val="004E2B29"/>
    <w:rsid w:val="00505A8E"/>
    <w:rsid w:val="00513C28"/>
    <w:rsid w:val="0052359F"/>
    <w:rsid w:val="005353F5"/>
    <w:rsid w:val="005445D0"/>
    <w:rsid w:val="00547A1C"/>
    <w:rsid w:val="00555044"/>
    <w:rsid w:val="00577970"/>
    <w:rsid w:val="005858DD"/>
    <w:rsid w:val="005955C7"/>
    <w:rsid w:val="005B1C49"/>
    <w:rsid w:val="005C491D"/>
    <w:rsid w:val="005E48F3"/>
    <w:rsid w:val="005F2AF5"/>
    <w:rsid w:val="005F373C"/>
    <w:rsid w:val="00643605"/>
    <w:rsid w:val="006436C1"/>
    <w:rsid w:val="00650031"/>
    <w:rsid w:val="00652AE0"/>
    <w:rsid w:val="00670196"/>
    <w:rsid w:val="00683B15"/>
    <w:rsid w:val="006C33E9"/>
    <w:rsid w:val="00711598"/>
    <w:rsid w:val="00736835"/>
    <w:rsid w:val="0074031B"/>
    <w:rsid w:val="007900A4"/>
    <w:rsid w:val="00800F3E"/>
    <w:rsid w:val="008350B2"/>
    <w:rsid w:val="0083767A"/>
    <w:rsid w:val="00841D22"/>
    <w:rsid w:val="0089268A"/>
    <w:rsid w:val="0089374C"/>
    <w:rsid w:val="00896A6C"/>
    <w:rsid w:val="008B3B62"/>
    <w:rsid w:val="008C436A"/>
    <w:rsid w:val="008E07B4"/>
    <w:rsid w:val="008F2EA1"/>
    <w:rsid w:val="009042CE"/>
    <w:rsid w:val="00914185"/>
    <w:rsid w:val="0092431B"/>
    <w:rsid w:val="009263C1"/>
    <w:rsid w:val="00932470"/>
    <w:rsid w:val="00936A83"/>
    <w:rsid w:val="009550A1"/>
    <w:rsid w:val="009C241B"/>
    <w:rsid w:val="009C28F7"/>
    <w:rsid w:val="009C5535"/>
    <w:rsid w:val="009F67C4"/>
    <w:rsid w:val="00A104D5"/>
    <w:rsid w:val="00A322FB"/>
    <w:rsid w:val="00A36082"/>
    <w:rsid w:val="00A378D4"/>
    <w:rsid w:val="00A51DD1"/>
    <w:rsid w:val="00A5245A"/>
    <w:rsid w:val="00A561F3"/>
    <w:rsid w:val="00A61251"/>
    <w:rsid w:val="00A80E3D"/>
    <w:rsid w:val="00A86DBF"/>
    <w:rsid w:val="00AA3878"/>
    <w:rsid w:val="00AA5886"/>
    <w:rsid w:val="00AA6D98"/>
    <w:rsid w:val="00AD0B6D"/>
    <w:rsid w:val="00AF7155"/>
    <w:rsid w:val="00B01FE1"/>
    <w:rsid w:val="00B64A1A"/>
    <w:rsid w:val="00B664A0"/>
    <w:rsid w:val="00BF08F8"/>
    <w:rsid w:val="00C71430"/>
    <w:rsid w:val="00C72741"/>
    <w:rsid w:val="00C864F8"/>
    <w:rsid w:val="00C93402"/>
    <w:rsid w:val="00CE7A83"/>
    <w:rsid w:val="00D164AA"/>
    <w:rsid w:val="00D27035"/>
    <w:rsid w:val="00D457F8"/>
    <w:rsid w:val="00D8785F"/>
    <w:rsid w:val="00D92A1B"/>
    <w:rsid w:val="00D955D9"/>
    <w:rsid w:val="00DB2E6E"/>
    <w:rsid w:val="00DC07AE"/>
    <w:rsid w:val="00DD31F1"/>
    <w:rsid w:val="00DF6EA0"/>
    <w:rsid w:val="00E03437"/>
    <w:rsid w:val="00E553EC"/>
    <w:rsid w:val="00E76983"/>
    <w:rsid w:val="00E83067"/>
    <w:rsid w:val="00E86DB9"/>
    <w:rsid w:val="00EC4345"/>
    <w:rsid w:val="00ED6D1D"/>
    <w:rsid w:val="00EE1A48"/>
    <w:rsid w:val="00EE4E07"/>
    <w:rsid w:val="00EE6DF3"/>
    <w:rsid w:val="00F05626"/>
    <w:rsid w:val="00F43400"/>
    <w:rsid w:val="00F67DB4"/>
    <w:rsid w:val="00F969B4"/>
    <w:rsid w:val="00FA6A59"/>
    <w:rsid w:val="00FB1060"/>
    <w:rsid w:val="00FC2CBA"/>
    <w:rsid w:val="00FC4B81"/>
    <w:rsid w:val="00FD1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2</Pages>
  <Words>266</Words>
  <Characters>1519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58</cp:revision>
  <cp:lastPrinted>2021-07-01T10:26:00Z</cp:lastPrinted>
  <dcterms:created xsi:type="dcterms:W3CDTF">2020-01-31T11:46:00Z</dcterms:created>
  <dcterms:modified xsi:type="dcterms:W3CDTF">2021-07-01T10:53:00Z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